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4AA79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AF3BF8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619CED1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EF5A8E">
        <w:rPr>
          <w:rFonts w:cstheme="minorHAnsi"/>
          <w:b/>
          <w:lang w:eastAsia="pl-PL"/>
        </w:rPr>
        <w:t>1418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EF5A8E" w:rsidRPr="00EF5A8E">
        <w:rPr>
          <w:rFonts w:cstheme="minorHAnsi"/>
          <w:b/>
          <w:bCs/>
          <w:lang w:eastAsia="pl-PL"/>
        </w:rPr>
        <w:t>Modernizacja RSN w stacjach SN/</w:t>
      </w:r>
      <w:proofErr w:type="spellStart"/>
      <w:r w:rsidR="00EF5A8E" w:rsidRPr="00EF5A8E">
        <w:rPr>
          <w:rFonts w:cstheme="minorHAnsi"/>
          <w:b/>
          <w:bCs/>
          <w:lang w:eastAsia="pl-PL"/>
        </w:rPr>
        <w:t>nN</w:t>
      </w:r>
      <w:proofErr w:type="spellEnd"/>
      <w:r w:rsidR="00EF5A8E" w:rsidRPr="00EF5A8E">
        <w:rPr>
          <w:rFonts w:cstheme="minorHAnsi"/>
          <w:b/>
          <w:bCs/>
          <w:lang w:eastAsia="pl-PL"/>
        </w:rPr>
        <w:t xml:space="preserve"> na terenie działalności PGE Dystrybucja S.A. Oddział Białystok Rejonu Energetycznego Łomża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5D6D33FB" w14:textId="77777777" w:rsidR="00EF5A8E" w:rsidRPr="00014C99" w:rsidRDefault="00EF5A8E" w:rsidP="00EF5A8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417017B9" w14:textId="77777777" w:rsidR="00EF5A8E" w:rsidRDefault="00EF5A8E" w:rsidP="00EF5A8E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Modernizacja RSN w stacjach SN/</w:t>
          </w:r>
          <w:proofErr w:type="spellStart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PGE Dystrybucja S.A. Oddział Białystok Rejonu Energetycznego Łomża.</w:t>
          </w:r>
        </w:p>
        <w:p w14:paraId="5205B493" w14:textId="044AF17F" w:rsidR="00347E8D" w:rsidRPr="00C0414E" w:rsidRDefault="00EF5A8E" w:rsidP="00EF5A8E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1418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00A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10FD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EA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93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3F79"/>
    <w:rsid w:val="007673CA"/>
    <w:rsid w:val="0077042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3BF8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68EB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4AA4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A8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1418 - Załącznik nr 9 do SWZ.docx</dmsv2BaseFileName>
    <dmsv2BaseDisplayName xmlns="http://schemas.microsoft.com/sharepoint/v3">1418 - Załącznik nr 9 do SWZ</dmsv2BaseDisplayName>
    <dmsv2SWPP2ObjectNumber xmlns="http://schemas.microsoft.com/sharepoint/v3">POST/DYS/OB/GZ/01418/2026                         </dmsv2SWPP2ObjectNumber>
    <dmsv2SWPP2SumMD5 xmlns="http://schemas.microsoft.com/sharepoint/v3">e3e5af5c020add96d19f27ee4e951c1a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24983202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FJ3FSM7XJ42E-1649073643-15876</_dlc_DocId>
    <_dlc_DocIdUrl xmlns="a19cb1c7-c5c7-46d4-85ae-d83685407bba">
      <Url>https://swpp2.dms.gkpge.pl/sites/43/_layouts/15/DocIdRedir.aspx?ID=FJ3FSM7XJ42E-1649073643-15876</Url>
      <Description>FJ3FSM7XJ42E-1649073643-15876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FE3251-5710-45E4-BF67-854B6A999C2C}"/>
</file>

<file path=customXml/itemProps5.xml><?xml version="1.0" encoding="utf-8"?>
<ds:datastoreItem xmlns:ds="http://schemas.openxmlformats.org/officeDocument/2006/customXml" ds:itemID="{D1A78F8C-B619-444B-B19A-9319A1A064A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2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25</cp:revision>
  <cp:lastPrinted>2024-07-15T11:21:00Z</cp:lastPrinted>
  <dcterms:created xsi:type="dcterms:W3CDTF">2025-01-15T13:15:00Z</dcterms:created>
  <dcterms:modified xsi:type="dcterms:W3CDTF">2026-04-18T13:03:00Z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eb23acb2-517f-4fa7-bc91-fcbe62816c46</vt:lpwstr>
  </property>
</Properties>
</file>